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8E5" w:rsidRPr="002B5D0E" w:rsidRDefault="00C258E5" w:rsidP="00614885">
      <w:pPr>
        <w:spacing w:line="288" w:lineRule="auto"/>
        <w:ind w:firstLine="709"/>
        <w:jc w:val="center"/>
        <w:rPr>
          <w:caps/>
          <w:sz w:val="28"/>
          <w:szCs w:val="28"/>
        </w:rPr>
      </w:pPr>
      <w:r w:rsidRPr="002B5D0E">
        <w:rPr>
          <w:caps/>
          <w:sz w:val="28"/>
          <w:szCs w:val="28"/>
        </w:rPr>
        <w:t>Список контрольных вопросов</w:t>
      </w:r>
    </w:p>
    <w:p w:rsidR="00C258E5" w:rsidRPr="00BD2DD8" w:rsidRDefault="00C258E5" w:rsidP="00614885">
      <w:pPr>
        <w:spacing w:line="288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зачету по учебной дисциплине </w:t>
      </w:r>
    </w:p>
    <w:p w:rsidR="00C258E5" w:rsidRPr="00E8063B" w:rsidRDefault="00C258E5" w:rsidP="00614885">
      <w:pPr>
        <w:spacing w:line="288" w:lineRule="auto"/>
        <w:ind w:firstLine="709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«О</w:t>
      </w:r>
      <w:r>
        <w:rPr>
          <w:b/>
          <w:sz w:val="28"/>
          <w:szCs w:val="28"/>
        </w:rPr>
        <w:t>сновы проектирования автомобилей»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и обозначения автотранспортных средств (АТС).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Условия эксплуатации и режимы работы автомобилей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Основы разработки типажа АТС и типаж АТС, производимых в Республ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ке Беларусь.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Системный подход к проектированию автомобиля.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требования проектирования, производства и эксплуатации.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Эксплуатационные свойства и потребительские качества автомобилей.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Параметры масс автомобилей.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Удельная материалоемкость автомобилей.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Полная масса автомобиля, осевые нагрузки и их предельные значения. Грузоподъемность грузовых автомобилей.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Габаритные ограничения и грузовместимость автомобилей.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Компоновочные схемы грузовых автомобилей и перспективы их развития.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основных параметров компоновки грузового автомобиля. Колесная формула и коэффициент сцепного веса.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осевых нагрузок грузового автомобиля.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подходы к выполнению компоновки грузового автомобиля. Размещение агрегатов. Организация рабочего места водителя грузового автомобиля.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Требования к карьерным автомобилям-самосвалам и их компоновки.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Компоновочные схемы автомобилей-землевозов. Особенности их конс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рукции.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проектирования и компоновки автомобилей высокой прох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димости.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Подходы к проектированию и особенности конструкции автомобилей большой единичной мощности.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параметры легковых автомобилей и их компоновка.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Анализ компоновочных схем легковых автомобилей. Колесная формула.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рабочего места воителя и размещения пассажиров и багажа в легковом автомобиле.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расположение основных узлов и агрегатов легкового автомобиля. Вне</w:t>
      </w:r>
      <w:r>
        <w:rPr>
          <w:sz w:val="28"/>
          <w:szCs w:val="28"/>
        </w:rPr>
        <w:t>ш</w:t>
      </w:r>
      <w:r>
        <w:rPr>
          <w:sz w:val="28"/>
          <w:szCs w:val="28"/>
        </w:rPr>
        <w:t>ние формы легковых автомобилей.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массо-геометрические параметры автобусов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Общая компоновка автобуса и анализ компоновочных схем.</w:t>
      </w:r>
    </w:p>
    <w:p w:rsidR="00C258E5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параметров компоновки автобуса, Расположение основных узлов, агрегатов и систем.</w:t>
      </w:r>
    </w:p>
    <w:p w:rsidR="00C258E5" w:rsidRPr="00BD2DD8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рабочего места водителя и планировка пассажирского салона автобусов разного назначения.</w:t>
      </w:r>
    </w:p>
    <w:p w:rsidR="00C258E5" w:rsidRPr="00C371D7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 w:rsidRPr="00C371D7">
        <w:rPr>
          <w:color w:val="000000"/>
          <w:sz w:val="28"/>
          <w:szCs w:val="28"/>
        </w:rPr>
        <w:t>Числовые статистические характеристики случайных величин.</w:t>
      </w:r>
    </w:p>
    <w:p w:rsidR="00C258E5" w:rsidRPr="00C371D7" w:rsidRDefault="00C258E5" w:rsidP="00C371D7">
      <w:pPr>
        <w:numPr>
          <w:ilvl w:val="0"/>
          <w:numId w:val="12"/>
        </w:numPr>
        <w:rPr>
          <w:sz w:val="28"/>
          <w:szCs w:val="28"/>
        </w:rPr>
      </w:pPr>
      <w:r w:rsidRPr="00C371D7">
        <w:rPr>
          <w:sz w:val="28"/>
          <w:szCs w:val="28"/>
        </w:rPr>
        <w:t>Дискретные случайные величины и их статистические характеристики</w:t>
      </w:r>
    </w:p>
    <w:p w:rsidR="00C258E5" w:rsidRPr="00C371D7" w:rsidRDefault="00C258E5" w:rsidP="00C371D7">
      <w:pPr>
        <w:numPr>
          <w:ilvl w:val="0"/>
          <w:numId w:val="12"/>
        </w:numPr>
        <w:rPr>
          <w:sz w:val="28"/>
          <w:szCs w:val="28"/>
        </w:rPr>
      </w:pPr>
      <w:r w:rsidRPr="00C371D7">
        <w:rPr>
          <w:sz w:val="28"/>
          <w:szCs w:val="28"/>
        </w:rPr>
        <w:t>Непрерывные случайные величины и их статистические характеристики</w:t>
      </w:r>
    </w:p>
    <w:p w:rsidR="00C258E5" w:rsidRPr="00C371D7" w:rsidRDefault="00C258E5" w:rsidP="00C371D7">
      <w:pPr>
        <w:numPr>
          <w:ilvl w:val="0"/>
          <w:numId w:val="12"/>
        </w:numPr>
        <w:rPr>
          <w:sz w:val="28"/>
          <w:szCs w:val="28"/>
        </w:rPr>
      </w:pPr>
      <w:r w:rsidRPr="00C371D7">
        <w:rPr>
          <w:sz w:val="28"/>
          <w:szCs w:val="28"/>
        </w:rPr>
        <w:t xml:space="preserve">Нормальный закон распределения случайных величин. </w:t>
      </w:r>
    </w:p>
    <w:p w:rsidR="00C258E5" w:rsidRPr="00C371D7" w:rsidRDefault="00C258E5" w:rsidP="00C371D7">
      <w:pPr>
        <w:numPr>
          <w:ilvl w:val="0"/>
          <w:numId w:val="12"/>
        </w:numPr>
        <w:rPr>
          <w:sz w:val="28"/>
          <w:szCs w:val="28"/>
        </w:rPr>
      </w:pPr>
      <w:r w:rsidRPr="00C371D7">
        <w:rPr>
          <w:sz w:val="28"/>
          <w:szCs w:val="28"/>
        </w:rPr>
        <w:t>Логарифмически нормальный закон распределения случайных величин.</w:t>
      </w:r>
    </w:p>
    <w:p w:rsidR="00C258E5" w:rsidRPr="00C371D7" w:rsidRDefault="00C258E5" w:rsidP="00C371D7">
      <w:pPr>
        <w:numPr>
          <w:ilvl w:val="0"/>
          <w:numId w:val="12"/>
        </w:numPr>
        <w:rPr>
          <w:sz w:val="28"/>
          <w:szCs w:val="28"/>
        </w:rPr>
      </w:pPr>
      <w:r w:rsidRPr="00C371D7">
        <w:rPr>
          <w:sz w:val="28"/>
          <w:szCs w:val="28"/>
        </w:rPr>
        <w:t>Закон Вейбулла распределения случайных величин.</w:t>
      </w:r>
    </w:p>
    <w:p w:rsidR="00C258E5" w:rsidRPr="00C371D7" w:rsidRDefault="00C258E5" w:rsidP="00C371D7">
      <w:pPr>
        <w:numPr>
          <w:ilvl w:val="0"/>
          <w:numId w:val="12"/>
        </w:numPr>
        <w:rPr>
          <w:sz w:val="28"/>
          <w:szCs w:val="28"/>
        </w:rPr>
      </w:pPr>
      <w:r w:rsidRPr="00C371D7">
        <w:rPr>
          <w:sz w:val="28"/>
          <w:szCs w:val="28"/>
        </w:rPr>
        <w:t>Экспоненциальный и равномерный законы распределения случайных в</w:t>
      </w:r>
      <w:r w:rsidRPr="00C371D7">
        <w:rPr>
          <w:sz w:val="28"/>
          <w:szCs w:val="28"/>
        </w:rPr>
        <w:t>е</w:t>
      </w:r>
      <w:r w:rsidRPr="00C371D7">
        <w:rPr>
          <w:sz w:val="28"/>
          <w:szCs w:val="28"/>
        </w:rPr>
        <w:t>личин.</w:t>
      </w:r>
    </w:p>
    <w:p w:rsidR="00C258E5" w:rsidRPr="00C371D7" w:rsidRDefault="00C258E5" w:rsidP="00C371D7">
      <w:pPr>
        <w:numPr>
          <w:ilvl w:val="0"/>
          <w:numId w:val="12"/>
        </w:numPr>
        <w:rPr>
          <w:sz w:val="28"/>
          <w:szCs w:val="28"/>
        </w:rPr>
      </w:pPr>
      <w:r w:rsidRPr="00C371D7">
        <w:rPr>
          <w:sz w:val="28"/>
          <w:szCs w:val="28"/>
        </w:rPr>
        <w:t xml:space="preserve">Определение надежности технического объекта и ее свойств. </w:t>
      </w:r>
    </w:p>
    <w:p w:rsidR="00C258E5" w:rsidRPr="00C371D7" w:rsidRDefault="00C258E5" w:rsidP="00C371D7">
      <w:pPr>
        <w:numPr>
          <w:ilvl w:val="0"/>
          <w:numId w:val="12"/>
        </w:numPr>
        <w:rPr>
          <w:sz w:val="28"/>
          <w:szCs w:val="28"/>
        </w:rPr>
      </w:pPr>
      <w:r w:rsidRPr="00C371D7">
        <w:rPr>
          <w:sz w:val="28"/>
          <w:szCs w:val="28"/>
        </w:rPr>
        <w:t>Свойство безотказность технического объекта и его показатели.</w:t>
      </w:r>
    </w:p>
    <w:p w:rsidR="00C258E5" w:rsidRPr="00C371D7" w:rsidRDefault="00C258E5" w:rsidP="00C371D7">
      <w:pPr>
        <w:numPr>
          <w:ilvl w:val="0"/>
          <w:numId w:val="12"/>
        </w:numPr>
        <w:rPr>
          <w:sz w:val="28"/>
          <w:szCs w:val="28"/>
        </w:rPr>
      </w:pPr>
      <w:r w:rsidRPr="00C371D7">
        <w:rPr>
          <w:sz w:val="28"/>
          <w:szCs w:val="28"/>
        </w:rPr>
        <w:t>Свойство долговечность технического объекта и его показатели.</w:t>
      </w:r>
    </w:p>
    <w:p w:rsidR="00C258E5" w:rsidRPr="00C371D7" w:rsidRDefault="00C258E5" w:rsidP="00C371D7">
      <w:pPr>
        <w:numPr>
          <w:ilvl w:val="0"/>
          <w:numId w:val="12"/>
        </w:numPr>
        <w:rPr>
          <w:sz w:val="28"/>
          <w:szCs w:val="28"/>
        </w:rPr>
      </w:pPr>
      <w:r w:rsidRPr="00C371D7">
        <w:rPr>
          <w:sz w:val="28"/>
          <w:szCs w:val="28"/>
        </w:rPr>
        <w:t>Свойство ремонтопригодность технического объекта и его показатели.</w:t>
      </w:r>
    </w:p>
    <w:p w:rsidR="00C258E5" w:rsidRPr="00C371D7" w:rsidRDefault="00C258E5" w:rsidP="00C371D7">
      <w:pPr>
        <w:numPr>
          <w:ilvl w:val="0"/>
          <w:numId w:val="12"/>
        </w:numPr>
        <w:rPr>
          <w:sz w:val="28"/>
          <w:szCs w:val="28"/>
        </w:rPr>
      </w:pPr>
      <w:r w:rsidRPr="00C371D7">
        <w:rPr>
          <w:sz w:val="28"/>
          <w:szCs w:val="28"/>
        </w:rPr>
        <w:t xml:space="preserve"> Свойство сохраняемость технического объекта и его показатели.</w:t>
      </w:r>
    </w:p>
    <w:p w:rsidR="00C258E5" w:rsidRPr="00C371D7" w:rsidRDefault="00C258E5" w:rsidP="00C371D7">
      <w:pPr>
        <w:numPr>
          <w:ilvl w:val="0"/>
          <w:numId w:val="12"/>
        </w:numPr>
        <w:rPr>
          <w:sz w:val="28"/>
          <w:szCs w:val="28"/>
        </w:rPr>
      </w:pPr>
      <w:r w:rsidRPr="00C371D7">
        <w:rPr>
          <w:sz w:val="28"/>
          <w:szCs w:val="28"/>
        </w:rPr>
        <w:t>Комплексные показатели надежности технического объекта.</w:t>
      </w:r>
    </w:p>
    <w:p w:rsidR="00C258E5" w:rsidRPr="00C371D7" w:rsidRDefault="00C258E5" w:rsidP="00C371D7">
      <w:pPr>
        <w:numPr>
          <w:ilvl w:val="0"/>
          <w:numId w:val="12"/>
        </w:numPr>
        <w:rPr>
          <w:sz w:val="28"/>
          <w:szCs w:val="28"/>
        </w:rPr>
      </w:pPr>
      <w:r w:rsidRPr="00C371D7">
        <w:rPr>
          <w:sz w:val="28"/>
          <w:szCs w:val="28"/>
        </w:rPr>
        <w:t>Способы прогнозирования надежности технических объектов.</w:t>
      </w:r>
    </w:p>
    <w:p w:rsidR="00C258E5" w:rsidRPr="00C371D7" w:rsidRDefault="00C258E5" w:rsidP="00C371D7">
      <w:pPr>
        <w:numPr>
          <w:ilvl w:val="0"/>
          <w:numId w:val="12"/>
        </w:numPr>
        <w:rPr>
          <w:sz w:val="28"/>
          <w:szCs w:val="28"/>
        </w:rPr>
      </w:pPr>
      <w:r w:rsidRPr="00C371D7">
        <w:rPr>
          <w:sz w:val="28"/>
          <w:szCs w:val="28"/>
        </w:rPr>
        <w:t>Виды прогнозирования надежности технических объектов.</w:t>
      </w:r>
    </w:p>
    <w:p w:rsidR="00C258E5" w:rsidRPr="00C371D7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 w:rsidRPr="00C371D7">
        <w:rPr>
          <w:sz w:val="28"/>
          <w:szCs w:val="28"/>
        </w:rPr>
        <w:t>Методы построения математических моделей надежности.</w:t>
      </w:r>
    </w:p>
    <w:p w:rsidR="00C258E5" w:rsidRPr="00C371D7" w:rsidRDefault="00C258E5" w:rsidP="00C371D7">
      <w:pPr>
        <w:numPr>
          <w:ilvl w:val="0"/>
          <w:numId w:val="12"/>
        </w:numPr>
        <w:jc w:val="both"/>
        <w:rPr>
          <w:color w:val="000000"/>
          <w:sz w:val="28"/>
          <w:szCs w:val="28"/>
        </w:rPr>
      </w:pPr>
      <w:r w:rsidRPr="00C371D7">
        <w:rPr>
          <w:sz w:val="28"/>
          <w:szCs w:val="28"/>
        </w:rPr>
        <w:t>Технико-экономические показатели отказов и предельного состояния а</w:t>
      </w:r>
      <w:r w:rsidRPr="00C371D7">
        <w:rPr>
          <w:sz w:val="28"/>
          <w:szCs w:val="28"/>
        </w:rPr>
        <w:t>в</w:t>
      </w:r>
      <w:r w:rsidRPr="00C371D7">
        <w:rPr>
          <w:sz w:val="28"/>
          <w:szCs w:val="28"/>
        </w:rPr>
        <w:t>томобиля.</w:t>
      </w:r>
    </w:p>
    <w:p w:rsidR="00C258E5" w:rsidRPr="00C371D7" w:rsidRDefault="00C258E5" w:rsidP="00C371D7">
      <w:pPr>
        <w:numPr>
          <w:ilvl w:val="0"/>
          <w:numId w:val="12"/>
        </w:numPr>
        <w:jc w:val="both"/>
        <w:rPr>
          <w:sz w:val="28"/>
          <w:szCs w:val="28"/>
        </w:rPr>
      </w:pPr>
      <w:r w:rsidRPr="00C371D7">
        <w:rPr>
          <w:sz w:val="28"/>
          <w:szCs w:val="28"/>
        </w:rPr>
        <w:t>Модели прогнозирования надежности системы: независимых ресурсов элементов и «слабейшего» звена.</w:t>
      </w:r>
    </w:p>
    <w:p w:rsidR="00C258E5" w:rsidRPr="00C371D7" w:rsidRDefault="00C258E5" w:rsidP="00CB26AD">
      <w:pPr>
        <w:numPr>
          <w:ilvl w:val="0"/>
          <w:numId w:val="12"/>
        </w:numPr>
        <w:spacing w:after="120"/>
        <w:jc w:val="both"/>
        <w:rPr>
          <w:sz w:val="28"/>
          <w:szCs w:val="28"/>
        </w:rPr>
      </w:pPr>
      <w:r w:rsidRPr="00CB26AD">
        <w:rPr>
          <w:sz w:val="28"/>
          <w:szCs w:val="28"/>
        </w:rPr>
        <w:t>Модели прогнозирования надежности системы: зависимых ресурсов эл</w:t>
      </w:r>
      <w:r w:rsidRPr="00CB26AD">
        <w:rPr>
          <w:sz w:val="28"/>
          <w:szCs w:val="28"/>
        </w:rPr>
        <w:t>е</w:t>
      </w:r>
      <w:r w:rsidRPr="00CB26AD">
        <w:rPr>
          <w:sz w:val="28"/>
          <w:szCs w:val="28"/>
        </w:rPr>
        <w:t>ментов.</w:t>
      </w:r>
    </w:p>
    <w:sectPr w:rsidR="00C258E5" w:rsidRPr="00C371D7" w:rsidSect="004E2C8E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8E5" w:rsidRDefault="00C258E5">
      <w:r>
        <w:separator/>
      </w:r>
    </w:p>
  </w:endnote>
  <w:endnote w:type="continuationSeparator" w:id="1">
    <w:p w:rsidR="00C258E5" w:rsidRDefault="00C25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8E5" w:rsidRDefault="00C258E5" w:rsidP="009602B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258E5" w:rsidRDefault="00C258E5" w:rsidP="00614885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8E5" w:rsidRDefault="00C258E5" w:rsidP="009602BC">
    <w:pPr>
      <w:pStyle w:val="Footer"/>
      <w:framePr w:wrap="around" w:vAnchor="text" w:hAnchor="margin" w:xAlign="right" w:y="1"/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258E5" w:rsidRPr="009602BC" w:rsidRDefault="00C258E5" w:rsidP="009602BC">
    <w:pPr>
      <w:pStyle w:val="Footer"/>
      <w:framePr w:wrap="around" w:vAnchor="text" w:hAnchor="margin" w:xAlign="right" w:y="1"/>
      <w:ind w:right="360"/>
      <w:rPr>
        <w:rStyle w:val="PageNumber"/>
        <w:lang w:val="en-US"/>
      </w:rPr>
    </w:pPr>
  </w:p>
  <w:p w:rsidR="00C258E5" w:rsidRPr="00856664" w:rsidRDefault="00C258E5" w:rsidP="009602BC">
    <w:pPr>
      <w:pStyle w:val="Footer"/>
      <w:ind w:right="360"/>
      <w:jc w:val="right"/>
      <w:rPr>
        <w:lang w:val="en-US"/>
      </w:rPr>
    </w:pPr>
  </w:p>
  <w:p w:rsidR="00C258E5" w:rsidRDefault="00C258E5" w:rsidP="00614885">
    <w:pPr>
      <w:pStyle w:val="Footer"/>
      <w:tabs>
        <w:tab w:val="clear" w:pos="4677"/>
        <w:tab w:val="clear" w:pos="9355"/>
        <w:tab w:val="right" w:pos="9214"/>
      </w:tabs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8E5" w:rsidRPr="00A416D8" w:rsidRDefault="00C258E5" w:rsidP="00614885">
    <w:pPr>
      <w:pStyle w:val="Footer"/>
      <w:framePr w:wrap="around" w:vAnchor="text" w:hAnchor="margin" w:xAlign="right" w:y="1"/>
      <w:rPr>
        <w:rStyle w:val="PageNumber"/>
        <w:lang w:val="en-US"/>
      </w:rPr>
    </w:pPr>
  </w:p>
  <w:p w:rsidR="00C258E5" w:rsidRDefault="00C258E5" w:rsidP="00614885">
    <w:pPr>
      <w:pStyle w:val="Footer"/>
      <w:framePr w:wrap="around" w:vAnchor="text" w:hAnchor="margin" w:xAlign="right" w:y="1"/>
      <w:ind w:right="360"/>
      <w:rPr>
        <w:rStyle w:val="PageNumber"/>
      </w:rPr>
    </w:pPr>
  </w:p>
  <w:p w:rsidR="00C258E5" w:rsidRPr="00856664" w:rsidRDefault="00C258E5" w:rsidP="00614885">
    <w:pPr>
      <w:tabs>
        <w:tab w:val="left" w:pos="9000"/>
      </w:tabs>
      <w:ind w:right="360"/>
      <w:jc w:val="right"/>
      <w:rPr>
        <w:lang w:val="en-US"/>
      </w:rPr>
    </w:pP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8E5" w:rsidRDefault="00C258E5">
      <w:r>
        <w:separator/>
      </w:r>
    </w:p>
  </w:footnote>
  <w:footnote w:type="continuationSeparator" w:id="1">
    <w:p w:rsidR="00C258E5" w:rsidRDefault="00C258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numFmt w:val="bullet"/>
      <w:lvlText w:val=""/>
      <w:lvlJc w:val="left"/>
      <w:pPr>
        <w:tabs>
          <w:tab w:val="num" w:pos="1099"/>
        </w:tabs>
        <w:ind w:left="1099" w:hanging="390"/>
      </w:pPr>
      <w:rPr>
        <w:rFonts w:ascii="Symbol" w:hAnsi="Symbol"/>
        <w:sz w:val="32"/>
      </w:rPr>
    </w:lvl>
  </w:abstractNum>
  <w:abstractNum w:abstractNumId="1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5"/>
    <w:multiLevelType w:val="multilevel"/>
    <w:tmpl w:val="4F46C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3">
    <w:nsid w:val="051D5338"/>
    <w:multiLevelType w:val="multilevel"/>
    <w:tmpl w:val="5268E3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lvlText w:val="2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">
    <w:nsid w:val="12056D1A"/>
    <w:multiLevelType w:val="hybridMultilevel"/>
    <w:tmpl w:val="35FC5458"/>
    <w:lvl w:ilvl="0" w:tplc="BB0E94BA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cs="Times New Roman" w:hint="default"/>
        <w:sz w:val="24"/>
      </w:rPr>
    </w:lvl>
    <w:lvl w:ilvl="1" w:tplc="9C061F5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6526D2"/>
    <w:multiLevelType w:val="multilevel"/>
    <w:tmpl w:val="7CCC20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nothing"/>
      <w:lvlText w:val="4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6">
    <w:nsid w:val="1FD60041"/>
    <w:multiLevelType w:val="multilevel"/>
    <w:tmpl w:val="F8E0422A"/>
    <w:lvl w:ilvl="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0B44F3E"/>
    <w:multiLevelType w:val="multilevel"/>
    <w:tmpl w:val="B5A4E9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none"/>
      <w:suff w:val="nothing"/>
      <w:lvlText w:val="4.2.2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>
    <w:nsid w:val="24D70998"/>
    <w:multiLevelType w:val="multilevel"/>
    <w:tmpl w:val="BFD6E87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9">
    <w:nsid w:val="274535D2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>
    <w:nsid w:val="2780095D"/>
    <w:multiLevelType w:val="hybridMultilevel"/>
    <w:tmpl w:val="AB8A41CE"/>
    <w:lvl w:ilvl="0" w:tplc="270A1B18">
      <w:start w:val="1"/>
      <w:numFmt w:val="decimal"/>
      <w:lvlText w:val="%1."/>
      <w:lvlJc w:val="left"/>
      <w:pPr>
        <w:tabs>
          <w:tab w:val="num" w:pos="1641"/>
        </w:tabs>
        <w:ind w:left="164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11">
    <w:nsid w:val="29642E01"/>
    <w:multiLevelType w:val="multilevel"/>
    <w:tmpl w:val="7CCC20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nothing"/>
      <w:lvlText w:val="4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">
    <w:nsid w:val="309F6FC7"/>
    <w:multiLevelType w:val="hybridMultilevel"/>
    <w:tmpl w:val="F8E0422A"/>
    <w:lvl w:ilvl="0" w:tplc="F9A829C8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1827FA1"/>
    <w:multiLevelType w:val="hybridMultilevel"/>
    <w:tmpl w:val="35822C08"/>
    <w:lvl w:ilvl="0" w:tplc="1A42BAA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sz w:val="24"/>
      </w:rPr>
    </w:lvl>
    <w:lvl w:ilvl="1" w:tplc="6F663540">
      <w:start w:val="4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cs="Times New Roman" w:hint="default"/>
        <w:b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4">
    <w:nsid w:val="39146400"/>
    <w:multiLevelType w:val="hybridMultilevel"/>
    <w:tmpl w:val="1B60B1F2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5">
    <w:nsid w:val="3D27524D"/>
    <w:multiLevelType w:val="multilevel"/>
    <w:tmpl w:val="32E25EC0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3FEE461A"/>
    <w:multiLevelType w:val="hybridMultilevel"/>
    <w:tmpl w:val="50B0CE3A"/>
    <w:lvl w:ilvl="0" w:tplc="3DEAA63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4D975AF"/>
    <w:multiLevelType w:val="multilevel"/>
    <w:tmpl w:val="1FC6682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none"/>
      <w:suff w:val="nothing"/>
      <w:lvlText w:val="4.2.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>
    <w:nsid w:val="453A0AA1"/>
    <w:multiLevelType w:val="hybridMultilevel"/>
    <w:tmpl w:val="DF346AEE"/>
    <w:lvl w:ilvl="0" w:tplc="7834CB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9">
    <w:nsid w:val="481A4E27"/>
    <w:multiLevelType w:val="multilevel"/>
    <w:tmpl w:val="F3BE7EF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lvlText w:val="3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0">
    <w:nsid w:val="50C318B0"/>
    <w:multiLevelType w:val="multilevel"/>
    <w:tmpl w:val="77E03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2"/>
      <w:numFmt w:val="none"/>
      <w:suff w:val="nothing"/>
      <w:lvlText w:val="4.2.2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1">
    <w:nsid w:val="52967BCA"/>
    <w:multiLevelType w:val="multilevel"/>
    <w:tmpl w:val="BFD6E87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2">
    <w:nsid w:val="568F0457"/>
    <w:multiLevelType w:val="hybridMultilevel"/>
    <w:tmpl w:val="3CD66A40"/>
    <w:lvl w:ilvl="0" w:tplc="76145ED0">
      <w:start w:val="3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B07635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5B8DF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67C5A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47E60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66C04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916C4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252AA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0B442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>
    <w:nsid w:val="59416CDA"/>
    <w:multiLevelType w:val="hybridMultilevel"/>
    <w:tmpl w:val="494EA42C"/>
    <w:lvl w:ilvl="0" w:tplc="B72C9CAA">
      <w:start w:val="1"/>
      <w:numFmt w:val="decimal"/>
      <w:lvlText w:val="%1."/>
      <w:lvlJc w:val="left"/>
      <w:pPr>
        <w:tabs>
          <w:tab w:val="num" w:pos="2292"/>
        </w:tabs>
        <w:ind w:left="2292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24">
    <w:nsid w:val="5D250CB4"/>
    <w:multiLevelType w:val="multilevel"/>
    <w:tmpl w:val="AE92C0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Restart w:val="0"/>
      <w:suff w:val="nothing"/>
      <w:lvlText w:val="4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suff w:val="nothing"/>
      <w:lvlText w:val="4.%2.2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5">
    <w:nsid w:val="5DFA77A2"/>
    <w:multiLevelType w:val="hybridMultilevel"/>
    <w:tmpl w:val="22FA1E54"/>
    <w:lvl w:ilvl="0" w:tplc="270A1B18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3AE5454"/>
    <w:multiLevelType w:val="hybridMultilevel"/>
    <w:tmpl w:val="BFD6E87A"/>
    <w:lvl w:ilvl="0" w:tplc="BAD864B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7">
    <w:nsid w:val="63ED523A"/>
    <w:multiLevelType w:val="hybridMultilevel"/>
    <w:tmpl w:val="002AAA62"/>
    <w:lvl w:ilvl="0" w:tplc="B72C9CAA">
      <w:start w:val="1"/>
      <w:numFmt w:val="decimal"/>
      <w:lvlText w:val="%1."/>
      <w:lvlJc w:val="left"/>
      <w:pPr>
        <w:tabs>
          <w:tab w:val="num" w:pos="2292"/>
        </w:tabs>
        <w:ind w:left="2292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28">
    <w:nsid w:val="6C2D52D2"/>
    <w:multiLevelType w:val="multilevel"/>
    <w:tmpl w:val="BFD6E87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9">
    <w:nsid w:val="6DF656A7"/>
    <w:multiLevelType w:val="hybridMultilevel"/>
    <w:tmpl w:val="37A6373E"/>
    <w:lvl w:ilvl="0" w:tplc="E1A299A6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65D1E9D"/>
    <w:multiLevelType w:val="hybridMultilevel"/>
    <w:tmpl w:val="3B7C69C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E1005430">
      <w:start w:val="1"/>
      <w:numFmt w:val="none"/>
      <w:lvlText w:val="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1">
    <w:nsid w:val="7D3A7BA4"/>
    <w:multiLevelType w:val="multilevel"/>
    <w:tmpl w:val="F4F296A6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cs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D81122"/>
    <w:multiLevelType w:val="hybridMultilevel"/>
    <w:tmpl w:val="C8B2E6BE"/>
    <w:lvl w:ilvl="0" w:tplc="75FCD096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num w:numId="1">
    <w:abstractNumId w:val="0"/>
  </w:num>
  <w:num w:numId="2">
    <w:abstractNumId w:val="26"/>
  </w:num>
  <w:num w:numId="3">
    <w:abstractNumId w:val="29"/>
  </w:num>
  <w:num w:numId="4">
    <w:abstractNumId w:val="8"/>
  </w:num>
  <w:num w:numId="5">
    <w:abstractNumId w:val="12"/>
  </w:num>
  <w:num w:numId="6">
    <w:abstractNumId w:val="6"/>
  </w:num>
  <w:num w:numId="7">
    <w:abstractNumId w:val="1"/>
  </w:num>
  <w:num w:numId="8">
    <w:abstractNumId w:val="2"/>
  </w:num>
  <w:num w:numId="9">
    <w:abstractNumId w:val="16"/>
  </w:num>
  <w:num w:numId="10">
    <w:abstractNumId w:val="28"/>
  </w:num>
  <w:num w:numId="11">
    <w:abstractNumId w:val="21"/>
  </w:num>
  <w:num w:numId="12">
    <w:abstractNumId w:val="20"/>
  </w:num>
  <w:num w:numId="13">
    <w:abstractNumId w:val="11"/>
  </w:num>
  <w:num w:numId="14">
    <w:abstractNumId w:val="7"/>
  </w:num>
  <w:num w:numId="15">
    <w:abstractNumId w:val="30"/>
  </w:num>
  <w:num w:numId="16">
    <w:abstractNumId w:val="22"/>
  </w:num>
  <w:num w:numId="17">
    <w:abstractNumId w:val="3"/>
  </w:num>
  <w:num w:numId="18">
    <w:abstractNumId w:val="19"/>
  </w:num>
  <w:num w:numId="19">
    <w:abstractNumId w:val="5"/>
  </w:num>
  <w:num w:numId="20">
    <w:abstractNumId w:val="15"/>
  </w:num>
  <w:num w:numId="21">
    <w:abstractNumId w:val="24"/>
  </w:num>
  <w:num w:numId="22">
    <w:abstractNumId w:val="17"/>
  </w:num>
  <w:num w:numId="23">
    <w:abstractNumId w:val="13"/>
  </w:num>
  <w:num w:numId="24">
    <w:abstractNumId w:val="18"/>
  </w:num>
  <w:num w:numId="25">
    <w:abstractNumId w:val="32"/>
  </w:num>
  <w:num w:numId="26">
    <w:abstractNumId w:val="25"/>
  </w:num>
  <w:num w:numId="27">
    <w:abstractNumId w:val="10"/>
  </w:num>
  <w:num w:numId="28">
    <w:abstractNumId w:val="4"/>
  </w:num>
  <w:num w:numId="29">
    <w:abstractNumId w:val="31"/>
  </w:num>
  <w:num w:numId="30">
    <w:abstractNumId w:val="27"/>
  </w:num>
  <w:num w:numId="31">
    <w:abstractNumId w:val="23"/>
  </w:num>
  <w:num w:numId="32">
    <w:abstractNumId w:val="14"/>
  </w:num>
  <w:num w:numId="3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4885"/>
    <w:rsid w:val="00000BF6"/>
    <w:rsid w:val="00001354"/>
    <w:rsid w:val="000130AD"/>
    <w:rsid w:val="00013A71"/>
    <w:rsid w:val="00014AAD"/>
    <w:rsid w:val="00016F3C"/>
    <w:rsid w:val="0001726B"/>
    <w:rsid w:val="00017A9B"/>
    <w:rsid w:val="00020744"/>
    <w:rsid w:val="00020D8D"/>
    <w:rsid w:val="00021F68"/>
    <w:rsid w:val="00022897"/>
    <w:rsid w:val="00023B68"/>
    <w:rsid w:val="000242BD"/>
    <w:rsid w:val="00024FF0"/>
    <w:rsid w:val="000266F0"/>
    <w:rsid w:val="000277D4"/>
    <w:rsid w:val="000278D1"/>
    <w:rsid w:val="00027ACA"/>
    <w:rsid w:val="0003071F"/>
    <w:rsid w:val="00032C90"/>
    <w:rsid w:val="00033FAE"/>
    <w:rsid w:val="00037B45"/>
    <w:rsid w:val="00037E03"/>
    <w:rsid w:val="00041536"/>
    <w:rsid w:val="000427E1"/>
    <w:rsid w:val="00044327"/>
    <w:rsid w:val="0004572E"/>
    <w:rsid w:val="00045768"/>
    <w:rsid w:val="000500AF"/>
    <w:rsid w:val="000709C9"/>
    <w:rsid w:val="00070BD0"/>
    <w:rsid w:val="000731B8"/>
    <w:rsid w:val="0007334B"/>
    <w:rsid w:val="00075189"/>
    <w:rsid w:val="00076ECF"/>
    <w:rsid w:val="00076F91"/>
    <w:rsid w:val="00080D43"/>
    <w:rsid w:val="00083309"/>
    <w:rsid w:val="00087BD2"/>
    <w:rsid w:val="00091713"/>
    <w:rsid w:val="00091C54"/>
    <w:rsid w:val="00092378"/>
    <w:rsid w:val="000926F6"/>
    <w:rsid w:val="000948AF"/>
    <w:rsid w:val="00097183"/>
    <w:rsid w:val="000A0250"/>
    <w:rsid w:val="000A2950"/>
    <w:rsid w:val="000A468B"/>
    <w:rsid w:val="000B1A88"/>
    <w:rsid w:val="000B44AA"/>
    <w:rsid w:val="000B5413"/>
    <w:rsid w:val="000B55D4"/>
    <w:rsid w:val="000B5C99"/>
    <w:rsid w:val="000C52B8"/>
    <w:rsid w:val="000D13E9"/>
    <w:rsid w:val="000E0E19"/>
    <w:rsid w:val="000E18F8"/>
    <w:rsid w:val="000E1969"/>
    <w:rsid w:val="000E5497"/>
    <w:rsid w:val="000F025A"/>
    <w:rsid w:val="000F0EBD"/>
    <w:rsid w:val="000F2150"/>
    <w:rsid w:val="0010356B"/>
    <w:rsid w:val="00103D39"/>
    <w:rsid w:val="0010452E"/>
    <w:rsid w:val="00104B6B"/>
    <w:rsid w:val="00104BE4"/>
    <w:rsid w:val="001100DE"/>
    <w:rsid w:val="00110266"/>
    <w:rsid w:val="001113CA"/>
    <w:rsid w:val="001142D3"/>
    <w:rsid w:val="00117738"/>
    <w:rsid w:val="00117F67"/>
    <w:rsid w:val="001203D4"/>
    <w:rsid w:val="001214E6"/>
    <w:rsid w:val="00121958"/>
    <w:rsid w:val="00121B70"/>
    <w:rsid w:val="00125103"/>
    <w:rsid w:val="00125834"/>
    <w:rsid w:val="00130F34"/>
    <w:rsid w:val="00132001"/>
    <w:rsid w:val="001322E6"/>
    <w:rsid w:val="001334E8"/>
    <w:rsid w:val="00135BEB"/>
    <w:rsid w:val="00135F3F"/>
    <w:rsid w:val="00142C09"/>
    <w:rsid w:val="0014332B"/>
    <w:rsid w:val="00143B0A"/>
    <w:rsid w:val="00143FA8"/>
    <w:rsid w:val="00147B28"/>
    <w:rsid w:val="00147CF5"/>
    <w:rsid w:val="001520C2"/>
    <w:rsid w:val="00152B8F"/>
    <w:rsid w:val="0015409C"/>
    <w:rsid w:val="00154368"/>
    <w:rsid w:val="0015740D"/>
    <w:rsid w:val="00157510"/>
    <w:rsid w:val="00157BE0"/>
    <w:rsid w:val="001600D1"/>
    <w:rsid w:val="00161461"/>
    <w:rsid w:val="00163CD5"/>
    <w:rsid w:val="00165D82"/>
    <w:rsid w:val="00173320"/>
    <w:rsid w:val="001750B4"/>
    <w:rsid w:val="001765C0"/>
    <w:rsid w:val="00182DB5"/>
    <w:rsid w:val="00184D49"/>
    <w:rsid w:val="001857DD"/>
    <w:rsid w:val="001869AD"/>
    <w:rsid w:val="00187347"/>
    <w:rsid w:val="00187DFE"/>
    <w:rsid w:val="0019003D"/>
    <w:rsid w:val="00190292"/>
    <w:rsid w:val="001904F8"/>
    <w:rsid w:val="001932EE"/>
    <w:rsid w:val="0019469B"/>
    <w:rsid w:val="00195CC6"/>
    <w:rsid w:val="00197FA3"/>
    <w:rsid w:val="001A1046"/>
    <w:rsid w:val="001A67CD"/>
    <w:rsid w:val="001B25BF"/>
    <w:rsid w:val="001B63C8"/>
    <w:rsid w:val="001B64F9"/>
    <w:rsid w:val="001B7A26"/>
    <w:rsid w:val="001C089E"/>
    <w:rsid w:val="001C1FCB"/>
    <w:rsid w:val="001C20E1"/>
    <w:rsid w:val="001C310F"/>
    <w:rsid w:val="001C4A64"/>
    <w:rsid w:val="001D242C"/>
    <w:rsid w:val="001D4444"/>
    <w:rsid w:val="001D6DC3"/>
    <w:rsid w:val="001E15BC"/>
    <w:rsid w:val="001E1D9B"/>
    <w:rsid w:val="001E2D38"/>
    <w:rsid w:val="001E3AB4"/>
    <w:rsid w:val="001E4F50"/>
    <w:rsid w:val="001E61BD"/>
    <w:rsid w:val="001F0D60"/>
    <w:rsid w:val="001F0FCE"/>
    <w:rsid w:val="001F3430"/>
    <w:rsid w:val="001F4CB4"/>
    <w:rsid w:val="001F54D7"/>
    <w:rsid w:val="00202062"/>
    <w:rsid w:val="002030F3"/>
    <w:rsid w:val="0020442B"/>
    <w:rsid w:val="002063BE"/>
    <w:rsid w:val="00210D5F"/>
    <w:rsid w:val="00212817"/>
    <w:rsid w:val="00221728"/>
    <w:rsid w:val="00222D18"/>
    <w:rsid w:val="00223BDF"/>
    <w:rsid w:val="00223C63"/>
    <w:rsid w:val="00226086"/>
    <w:rsid w:val="002270D6"/>
    <w:rsid w:val="00227B11"/>
    <w:rsid w:val="0023112D"/>
    <w:rsid w:val="00231FD8"/>
    <w:rsid w:val="00232581"/>
    <w:rsid w:val="002327C2"/>
    <w:rsid w:val="00232B52"/>
    <w:rsid w:val="00233193"/>
    <w:rsid w:val="0023342D"/>
    <w:rsid w:val="00234BDC"/>
    <w:rsid w:val="00235995"/>
    <w:rsid w:val="002423AE"/>
    <w:rsid w:val="00244D12"/>
    <w:rsid w:val="00257AB7"/>
    <w:rsid w:val="002623BF"/>
    <w:rsid w:val="00262CDC"/>
    <w:rsid w:val="00263C34"/>
    <w:rsid w:val="002664EA"/>
    <w:rsid w:val="002668A9"/>
    <w:rsid w:val="00270277"/>
    <w:rsid w:val="00272DC8"/>
    <w:rsid w:val="00273A4E"/>
    <w:rsid w:val="002859D4"/>
    <w:rsid w:val="00285F96"/>
    <w:rsid w:val="00285FAE"/>
    <w:rsid w:val="0029093F"/>
    <w:rsid w:val="00294B32"/>
    <w:rsid w:val="002978A5"/>
    <w:rsid w:val="002A3688"/>
    <w:rsid w:val="002A64FD"/>
    <w:rsid w:val="002B5D0E"/>
    <w:rsid w:val="002B6714"/>
    <w:rsid w:val="002C0311"/>
    <w:rsid w:val="002C2DE4"/>
    <w:rsid w:val="002C39CC"/>
    <w:rsid w:val="002C446A"/>
    <w:rsid w:val="002C55DD"/>
    <w:rsid w:val="002D0998"/>
    <w:rsid w:val="002D54D9"/>
    <w:rsid w:val="002D6011"/>
    <w:rsid w:val="002D61A8"/>
    <w:rsid w:val="002D646A"/>
    <w:rsid w:val="002D6C9D"/>
    <w:rsid w:val="002D7621"/>
    <w:rsid w:val="002D7CF6"/>
    <w:rsid w:val="002E0788"/>
    <w:rsid w:val="002E0EBB"/>
    <w:rsid w:val="002E1EB1"/>
    <w:rsid w:val="002E252A"/>
    <w:rsid w:val="002E275B"/>
    <w:rsid w:val="002E2D5E"/>
    <w:rsid w:val="002E3F97"/>
    <w:rsid w:val="002E3FAA"/>
    <w:rsid w:val="002E41F6"/>
    <w:rsid w:val="002E5219"/>
    <w:rsid w:val="002E73CC"/>
    <w:rsid w:val="002E77EF"/>
    <w:rsid w:val="002F450D"/>
    <w:rsid w:val="002F50E5"/>
    <w:rsid w:val="002F53E7"/>
    <w:rsid w:val="002F6F36"/>
    <w:rsid w:val="003002BF"/>
    <w:rsid w:val="00301ED1"/>
    <w:rsid w:val="003033BB"/>
    <w:rsid w:val="0030417E"/>
    <w:rsid w:val="00304CB6"/>
    <w:rsid w:val="00306A98"/>
    <w:rsid w:val="00307A22"/>
    <w:rsid w:val="003119D4"/>
    <w:rsid w:val="00312AC5"/>
    <w:rsid w:val="0031322B"/>
    <w:rsid w:val="00313575"/>
    <w:rsid w:val="0031396B"/>
    <w:rsid w:val="00313B68"/>
    <w:rsid w:val="00314A45"/>
    <w:rsid w:val="00316355"/>
    <w:rsid w:val="00320AFF"/>
    <w:rsid w:val="003265EC"/>
    <w:rsid w:val="003337E7"/>
    <w:rsid w:val="0033419E"/>
    <w:rsid w:val="00335CB4"/>
    <w:rsid w:val="00336955"/>
    <w:rsid w:val="0034215B"/>
    <w:rsid w:val="003426BF"/>
    <w:rsid w:val="003445B3"/>
    <w:rsid w:val="00347474"/>
    <w:rsid w:val="0035337E"/>
    <w:rsid w:val="00353983"/>
    <w:rsid w:val="00354E36"/>
    <w:rsid w:val="00356427"/>
    <w:rsid w:val="00361D33"/>
    <w:rsid w:val="00362FC1"/>
    <w:rsid w:val="0036348D"/>
    <w:rsid w:val="0036799C"/>
    <w:rsid w:val="0037052D"/>
    <w:rsid w:val="00370576"/>
    <w:rsid w:val="00373132"/>
    <w:rsid w:val="0037542B"/>
    <w:rsid w:val="003757B3"/>
    <w:rsid w:val="00376487"/>
    <w:rsid w:val="00376DAD"/>
    <w:rsid w:val="003777C1"/>
    <w:rsid w:val="0038144B"/>
    <w:rsid w:val="003836A9"/>
    <w:rsid w:val="003855C3"/>
    <w:rsid w:val="00385F67"/>
    <w:rsid w:val="00390856"/>
    <w:rsid w:val="0039226B"/>
    <w:rsid w:val="00393F3E"/>
    <w:rsid w:val="00394FDD"/>
    <w:rsid w:val="003A2C45"/>
    <w:rsid w:val="003A3F80"/>
    <w:rsid w:val="003A457E"/>
    <w:rsid w:val="003A683B"/>
    <w:rsid w:val="003A739B"/>
    <w:rsid w:val="003A74DD"/>
    <w:rsid w:val="003B30C5"/>
    <w:rsid w:val="003B39E0"/>
    <w:rsid w:val="003B6E00"/>
    <w:rsid w:val="003C2195"/>
    <w:rsid w:val="003C23DA"/>
    <w:rsid w:val="003C378C"/>
    <w:rsid w:val="003C38F1"/>
    <w:rsid w:val="003C4F54"/>
    <w:rsid w:val="003C669C"/>
    <w:rsid w:val="003D1E6F"/>
    <w:rsid w:val="003D2400"/>
    <w:rsid w:val="003D2DD8"/>
    <w:rsid w:val="003D51CE"/>
    <w:rsid w:val="003D7296"/>
    <w:rsid w:val="003E0508"/>
    <w:rsid w:val="003E09CD"/>
    <w:rsid w:val="003E38F6"/>
    <w:rsid w:val="003E49F1"/>
    <w:rsid w:val="003E5B10"/>
    <w:rsid w:val="003E6167"/>
    <w:rsid w:val="003E640D"/>
    <w:rsid w:val="003E7209"/>
    <w:rsid w:val="003E7C7C"/>
    <w:rsid w:val="003F746D"/>
    <w:rsid w:val="003F7D73"/>
    <w:rsid w:val="00402FB5"/>
    <w:rsid w:val="00406B72"/>
    <w:rsid w:val="00406BF0"/>
    <w:rsid w:val="004075B7"/>
    <w:rsid w:val="00407D60"/>
    <w:rsid w:val="00410F50"/>
    <w:rsid w:val="0041185F"/>
    <w:rsid w:val="004219BE"/>
    <w:rsid w:val="00430D66"/>
    <w:rsid w:val="00431BAC"/>
    <w:rsid w:val="004322A9"/>
    <w:rsid w:val="00433EAE"/>
    <w:rsid w:val="0043576C"/>
    <w:rsid w:val="00452A63"/>
    <w:rsid w:val="004553F9"/>
    <w:rsid w:val="00456774"/>
    <w:rsid w:val="004573EF"/>
    <w:rsid w:val="00463273"/>
    <w:rsid w:val="00463857"/>
    <w:rsid w:val="00464336"/>
    <w:rsid w:val="00464A43"/>
    <w:rsid w:val="00465D29"/>
    <w:rsid w:val="00466689"/>
    <w:rsid w:val="00471230"/>
    <w:rsid w:val="00473B20"/>
    <w:rsid w:val="00473E7D"/>
    <w:rsid w:val="004742CF"/>
    <w:rsid w:val="00474373"/>
    <w:rsid w:val="00475F17"/>
    <w:rsid w:val="00476BFF"/>
    <w:rsid w:val="00477FC9"/>
    <w:rsid w:val="00481358"/>
    <w:rsid w:val="0048669F"/>
    <w:rsid w:val="00486A82"/>
    <w:rsid w:val="00487742"/>
    <w:rsid w:val="00487BCF"/>
    <w:rsid w:val="00492465"/>
    <w:rsid w:val="0049352C"/>
    <w:rsid w:val="0049366F"/>
    <w:rsid w:val="004944A8"/>
    <w:rsid w:val="004965CD"/>
    <w:rsid w:val="004A1266"/>
    <w:rsid w:val="004A143D"/>
    <w:rsid w:val="004A1E02"/>
    <w:rsid w:val="004A23F7"/>
    <w:rsid w:val="004A338D"/>
    <w:rsid w:val="004A6C76"/>
    <w:rsid w:val="004B07B1"/>
    <w:rsid w:val="004B4107"/>
    <w:rsid w:val="004B4603"/>
    <w:rsid w:val="004B4914"/>
    <w:rsid w:val="004B4E18"/>
    <w:rsid w:val="004C07E4"/>
    <w:rsid w:val="004C0FFE"/>
    <w:rsid w:val="004C22BE"/>
    <w:rsid w:val="004C241A"/>
    <w:rsid w:val="004C2CB2"/>
    <w:rsid w:val="004C524F"/>
    <w:rsid w:val="004C55AB"/>
    <w:rsid w:val="004C785D"/>
    <w:rsid w:val="004D10E0"/>
    <w:rsid w:val="004D32EE"/>
    <w:rsid w:val="004D35DC"/>
    <w:rsid w:val="004D37C5"/>
    <w:rsid w:val="004D3CA9"/>
    <w:rsid w:val="004D528F"/>
    <w:rsid w:val="004D5898"/>
    <w:rsid w:val="004D715B"/>
    <w:rsid w:val="004E2C8E"/>
    <w:rsid w:val="004E3B1C"/>
    <w:rsid w:val="004E49D6"/>
    <w:rsid w:val="004E53C3"/>
    <w:rsid w:val="004E6FC5"/>
    <w:rsid w:val="004E7476"/>
    <w:rsid w:val="004F25AC"/>
    <w:rsid w:val="004F2CE0"/>
    <w:rsid w:val="004F3D13"/>
    <w:rsid w:val="00500CE7"/>
    <w:rsid w:val="00500EB5"/>
    <w:rsid w:val="005014AC"/>
    <w:rsid w:val="00502C5E"/>
    <w:rsid w:val="00503840"/>
    <w:rsid w:val="0050433D"/>
    <w:rsid w:val="005061C1"/>
    <w:rsid w:val="00510E52"/>
    <w:rsid w:val="00511623"/>
    <w:rsid w:val="00512C29"/>
    <w:rsid w:val="00513064"/>
    <w:rsid w:val="0051363B"/>
    <w:rsid w:val="00520EF5"/>
    <w:rsid w:val="00524332"/>
    <w:rsid w:val="00526C57"/>
    <w:rsid w:val="00530AD1"/>
    <w:rsid w:val="00530E56"/>
    <w:rsid w:val="005372B7"/>
    <w:rsid w:val="0053730C"/>
    <w:rsid w:val="0054190D"/>
    <w:rsid w:val="0054331A"/>
    <w:rsid w:val="00544857"/>
    <w:rsid w:val="00546D44"/>
    <w:rsid w:val="0055193B"/>
    <w:rsid w:val="00552C36"/>
    <w:rsid w:val="0055489F"/>
    <w:rsid w:val="005550AF"/>
    <w:rsid w:val="00555249"/>
    <w:rsid w:val="00555C3C"/>
    <w:rsid w:val="00560235"/>
    <w:rsid w:val="005612F9"/>
    <w:rsid w:val="00561F3C"/>
    <w:rsid w:val="00562048"/>
    <w:rsid w:val="00562BDE"/>
    <w:rsid w:val="00563A94"/>
    <w:rsid w:val="005643A3"/>
    <w:rsid w:val="00565234"/>
    <w:rsid w:val="00566EC3"/>
    <w:rsid w:val="00571AFA"/>
    <w:rsid w:val="0057514E"/>
    <w:rsid w:val="00575203"/>
    <w:rsid w:val="005756CD"/>
    <w:rsid w:val="00584580"/>
    <w:rsid w:val="0058629B"/>
    <w:rsid w:val="00592D64"/>
    <w:rsid w:val="00593515"/>
    <w:rsid w:val="00596119"/>
    <w:rsid w:val="005963DE"/>
    <w:rsid w:val="005977FE"/>
    <w:rsid w:val="005A74CF"/>
    <w:rsid w:val="005A7F77"/>
    <w:rsid w:val="005B25B9"/>
    <w:rsid w:val="005B26CA"/>
    <w:rsid w:val="005B3A01"/>
    <w:rsid w:val="005B3B73"/>
    <w:rsid w:val="005B51ED"/>
    <w:rsid w:val="005B56F0"/>
    <w:rsid w:val="005B5CAD"/>
    <w:rsid w:val="005B600C"/>
    <w:rsid w:val="005C459B"/>
    <w:rsid w:val="005C590C"/>
    <w:rsid w:val="005D050F"/>
    <w:rsid w:val="005D3A8D"/>
    <w:rsid w:val="005D5539"/>
    <w:rsid w:val="005D5858"/>
    <w:rsid w:val="005D5FA4"/>
    <w:rsid w:val="005D75C2"/>
    <w:rsid w:val="005D75D0"/>
    <w:rsid w:val="005E4887"/>
    <w:rsid w:val="005F17AB"/>
    <w:rsid w:val="005F1A9F"/>
    <w:rsid w:val="005F31A9"/>
    <w:rsid w:val="005F3D04"/>
    <w:rsid w:val="005F4E0A"/>
    <w:rsid w:val="005F767A"/>
    <w:rsid w:val="0060066C"/>
    <w:rsid w:val="00600CE8"/>
    <w:rsid w:val="00604D87"/>
    <w:rsid w:val="00606032"/>
    <w:rsid w:val="006072DA"/>
    <w:rsid w:val="006075A5"/>
    <w:rsid w:val="00611E05"/>
    <w:rsid w:val="00612761"/>
    <w:rsid w:val="00612CD6"/>
    <w:rsid w:val="00613C22"/>
    <w:rsid w:val="00614885"/>
    <w:rsid w:val="006178EE"/>
    <w:rsid w:val="00617C01"/>
    <w:rsid w:val="00624E36"/>
    <w:rsid w:val="00624F71"/>
    <w:rsid w:val="00625F22"/>
    <w:rsid w:val="0062723F"/>
    <w:rsid w:val="0063058C"/>
    <w:rsid w:val="00631C20"/>
    <w:rsid w:val="00632F04"/>
    <w:rsid w:val="00633CAA"/>
    <w:rsid w:val="00635A94"/>
    <w:rsid w:val="00636FFF"/>
    <w:rsid w:val="00640FB4"/>
    <w:rsid w:val="00644314"/>
    <w:rsid w:val="00644F96"/>
    <w:rsid w:val="00645346"/>
    <w:rsid w:val="00645F76"/>
    <w:rsid w:val="00647C12"/>
    <w:rsid w:val="00650091"/>
    <w:rsid w:val="006502EA"/>
    <w:rsid w:val="0065101A"/>
    <w:rsid w:val="00652482"/>
    <w:rsid w:val="00654C07"/>
    <w:rsid w:val="00656527"/>
    <w:rsid w:val="00660462"/>
    <w:rsid w:val="00661DA3"/>
    <w:rsid w:val="00671551"/>
    <w:rsid w:val="00672937"/>
    <w:rsid w:val="00674A89"/>
    <w:rsid w:val="00674D2C"/>
    <w:rsid w:val="00674DEA"/>
    <w:rsid w:val="00675BCB"/>
    <w:rsid w:val="00676712"/>
    <w:rsid w:val="006804B8"/>
    <w:rsid w:val="00683552"/>
    <w:rsid w:val="00683CEF"/>
    <w:rsid w:val="006913E5"/>
    <w:rsid w:val="00691DAA"/>
    <w:rsid w:val="006959C0"/>
    <w:rsid w:val="0069694B"/>
    <w:rsid w:val="006971AF"/>
    <w:rsid w:val="006A2304"/>
    <w:rsid w:val="006A230D"/>
    <w:rsid w:val="006A2B68"/>
    <w:rsid w:val="006A4397"/>
    <w:rsid w:val="006A447B"/>
    <w:rsid w:val="006A4F76"/>
    <w:rsid w:val="006A6BB8"/>
    <w:rsid w:val="006B1DEA"/>
    <w:rsid w:val="006B2151"/>
    <w:rsid w:val="006B2E01"/>
    <w:rsid w:val="006B4669"/>
    <w:rsid w:val="006B4B44"/>
    <w:rsid w:val="006B4C51"/>
    <w:rsid w:val="006B6C3A"/>
    <w:rsid w:val="006C19C8"/>
    <w:rsid w:val="006C1E31"/>
    <w:rsid w:val="006C66B1"/>
    <w:rsid w:val="006C6B22"/>
    <w:rsid w:val="006C7F0E"/>
    <w:rsid w:val="006D31E0"/>
    <w:rsid w:val="006D66F3"/>
    <w:rsid w:val="006E267F"/>
    <w:rsid w:val="006E6B9C"/>
    <w:rsid w:val="006E790F"/>
    <w:rsid w:val="006F01B3"/>
    <w:rsid w:val="006F28FE"/>
    <w:rsid w:val="006F362B"/>
    <w:rsid w:val="006F76AA"/>
    <w:rsid w:val="006F7EF6"/>
    <w:rsid w:val="00705611"/>
    <w:rsid w:val="00710E41"/>
    <w:rsid w:val="00712330"/>
    <w:rsid w:val="00712AB8"/>
    <w:rsid w:val="00712D3F"/>
    <w:rsid w:val="0071550B"/>
    <w:rsid w:val="007158D9"/>
    <w:rsid w:val="00716E3E"/>
    <w:rsid w:val="0072166B"/>
    <w:rsid w:val="00723346"/>
    <w:rsid w:val="00726632"/>
    <w:rsid w:val="007320EA"/>
    <w:rsid w:val="0073420F"/>
    <w:rsid w:val="00734DB1"/>
    <w:rsid w:val="007355EF"/>
    <w:rsid w:val="00736270"/>
    <w:rsid w:val="00737E92"/>
    <w:rsid w:val="00745592"/>
    <w:rsid w:val="007459BF"/>
    <w:rsid w:val="007465A0"/>
    <w:rsid w:val="0075087F"/>
    <w:rsid w:val="00751CAD"/>
    <w:rsid w:val="00752402"/>
    <w:rsid w:val="00752446"/>
    <w:rsid w:val="00752A81"/>
    <w:rsid w:val="00753776"/>
    <w:rsid w:val="00754DDA"/>
    <w:rsid w:val="007557E4"/>
    <w:rsid w:val="00756499"/>
    <w:rsid w:val="00756F3E"/>
    <w:rsid w:val="00757B01"/>
    <w:rsid w:val="007621B3"/>
    <w:rsid w:val="00762918"/>
    <w:rsid w:val="00762ABF"/>
    <w:rsid w:val="007630E7"/>
    <w:rsid w:val="00763406"/>
    <w:rsid w:val="00763533"/>
    <w:rsid w:val="00765719"/>
    <w:rsid w:val="007670F0"/>
    <w:rsid w:val="00770494"/>
    <w:rsid w:val="007713F8"/>
    <w:rsid w:val="00771FE8"/>
    <w:rsid w:val="00774582"/>
    <w:rsid w:val="0077494B"/>
    <w:rsid w:val="007749BD"/>
    <w:rsid w:val="00774A04"/>
    <w:rsid w:val="007770BA"/>
    <w:rsid w:val="007776ED"/>
    <w:rsid w:val="007778FE"/>
    <w:rsid w:val="00777C94"/>
    <w:rsid w:val="007815F6"/>
    <w:rsid w:val="00781EA0"/>
    <w:rsid w:val="00783EF9"/>
    <w:rsid w:val="00791DB1"/>
    <w:rsid w:val="00793940"/>
    <w:rsid w:val="00794C35"/>
    <w:rsid w:val="00797AAE"/>
    <w:rsid w:val="007A0B4D"/>
    <w:rsid w:val="007A3026"/>
    <w:rsid w:val="007A4470"/>
    <w:rsid w:val="007A47A1"/>
    <w:rsid w:val="007A5CDB"/>
    <w:rsid w:val="007A7186"/>
    <w:rsid w:val="007B01E2"/>
    <w:rsid w:val="007B2611"/>
    <w:rsid w:val="007B3A76"/>
    <w:rsid w:val="007B6A09"/>
    <w:rsid w:val="007C1ED9"/>
    <w:rsid w:val="007C3719"/>
    <w:rsid w:val="007C6161"/>
    <w:rsid w:val="007D4294"/>
    <w:rsid w:val="007D5873"/>
    <w:rsid w:val="007D70A6"/>
    <w:rsid w:val="007D7968"/>
    <w:rsid w:val="007E0ED4"/>
    <w:rsid w:val="007E3312"/>
    <w:rsid w:val="007E4A97"/>
    <w:rsid w:val="007E53B4"/>
    <w:rsid w:val="007E592A"/>
    <w:rsid w:val="007F100C"/>
    <w:rsid w:val="007F148B"/>
    <w:rsid w:val="007F2174"/>
    <w:rsid w:val="007F2747"/>
    <w:rsid w:val="007F27EF"/>
    <w:rsid w:val="007F31D9"/>
    <w:rsid w:val="007F4764"/>
    <w:rsid w:val="007F47FC"/>
    <w:rsid w:val="007F7BC9"/>
    <w:rsid w:val="00805A5C"/>
    <w:rsid w:val="00807D88"/>
    <w:rsid w:val="008119F7"/>
    <w:rsid w:val="00811EE5"/>
    <w:rsid w:val="00822416"/>
    <w:rsid w:val="00822DE4"/>
    <w:rsid w:val="00823DE4"/>
    <w:rsid w:val="00830E3C"/>
    <w:rsid w:val="008311FA"/>
    <w:rsid w:val="008317D5"/>
    <w:rsid w:val="00832599"/>
    <w:rsid w:val="00834CE9"/>
    <w:rsid w:val="00835129"/>
    <w:rsid w:val="00835569"/>
    <w:rsid w:val="00836649"/>
    <w:rsid w:val="008369B1"/>
    <w:rsid w:val="00836C91"/>
    <w:rsid w:val="00836CC2"/>
    <w:rsid w:val="008439B6"/>
    <w:rsid w:val="00844834"/>
    <w:rsid w:val="00845B85"/>
    <w:rsid w:val="008479DF"/>
    <w:rsid w:val="00847BB8"/>
    <w:rsid w:val="00851A2A"/>
    <w:rsid w:val="00851E1F"/>
    <w:rsid w:val="008522D2"/>
    <w:rsid w:val="00852624"/>
    <w:rsid w:val="00852CD7"/>
    <w:rsid w:val="00856664"/>
    <w:rsid w:val="00856890"/>
    <w:rsid w:val="00863DDF"/>
    <w:rsid w:val="008671F5"/>
    <w:rsid w:val="00870C9C"/>
    <w:rsid w:val="00871C2B"/>
    <w:rsid w:val="00873C2D"/>
    <w:rsid w:val="00874BFD"/>
    <w:rsid w:val="00875A48"/>
    <w:rsid w:val="0087702E"/>
    <w:rsid w:val="00882A17"/>
    <w:rsid w:val="00884232"/>
    <w:rsid w:val="008849C8"/>
    <w:rsid w:val="00885B84"/>
    <w:rsid w:val="00887579"/>
    <w:rsid w:val="00887A69"/>
    <w:rsid w:val="008920AD"/>
    <w:rsid w:val="00892805"/>
    <w:rsid w:val="0089293F"/>
    <w:rsid w:val="00896AEF"/>
    <w:rsid w:val="0089772E"/>
    <w:rsid w:val="008A1D3D"/>
    <w:rsid w:val="008B72B1"/>
    <w:rsid w:val="008B777F"/>
    <w:rsid w:val="008C450A"/>
    <w:rsid w:val="008C5F2F"/>
    <w:rsid w:val="008C701D"/>
    <w:rsid w:val="008C7428"/>
    <w:rsid w:val="008C767A"/>
    <w:rsid w:val="008D2392"/>
    <w:rsid w:val="008D26C6"/>
    <w:rsid w:val="008D4D8A"/>
    <w:rsid w:val="008D5E95"/>
    <w:rsid w:val="008E3B5E"/>
    <w:rsid w:val="008E5F87"/>
    <w:rsid w:val="008E682C"/>
    <w:rsid w:val="008F1657"/>
    <w:rsid w:val="008F1F74"/>
    <w:rsid w:val="008F39A0"/>
    <w:rsid w:val="008F5AEB"/>
    <w:rsid w:val="008F6BC1"/>
    <w:rsid w:val="008F7EFE"/>
    <w:rsid w:val="00902E40"/>
    <w:rsid w:val="009030CE"/>
    <w:rsid w:val="009034B7"/>
    <w:rsid w:val="00904242"/>
    <w:rsid w:val="00910386"/>
    <w:rsid w:val="009110D6"/>
    <w:rsid w:val="00913DCC"/>
    <w:rsid w:val="009140C9"/>
    <w:rsid w:val="00920FC5"/>
    <w:rsid w:val="00921269"/>
    <w:rsid w:val="00927595"/>
    <w:rsid w:val="0093136A"/>
    <w:rsid w:val="0093275E"/>
    <w:rsid w:val="00932E63"/>
    <w:rsid w:val="00933674"/>
    <w:rsid w:val="0093445F"/>
    <w:rsid w:val="00934A62"/>
    <w:rsid w:val="00935139"/>
    <w:rsid w:val="00936735"/>
    <w:rsid w:val="00937559"/>
    <w:rsid w:val="00937BED"/>
    <w:rsid w:val="009413C8"/>
    <w:rsid w:val="00942532"/>
    <w:rsid w:val="00942A5F"/>
    <w:rsid w:val="00943776"/>
    <w:rsid w:val="009475B7"/>
    <w:rsid w:val="00947B32"/>
    <w:rsid w:val="00951407"/>
    <w:rsid w:val="009526FF"/>
    <w:rsid w:val="00953743"/>
    <w:rsid w:val="00955656"/>
    <w:rsid w:val="00957C70"/>
    <w:rsid w:val="009602BC"/>
    <w:rsid w:val="009608C1"/>
    <w:rsid w:val="00961C43"/>
    <w:rsid w:val="00962CFD"/>
    <w:rsid w:val="00963053"/>
    <w:rsid w:val="00963BED"/>
    <w:rsid w:val="009641A8"/>
    <w:rsid w:val="00964439"/>
    <w:rsid w:val="009707E7"/>
    <w:rsid w:val="009738C8"/>
    <w:rsid w:val="0097763B"/>
    <w:rsid w:val="00980CAE"/>
    <w:rsid w:val="00980EED"/>
    <w:rsid w:val="009827BC"/>
    <w:rsid w:val="009853A3"/>
    <w:rsid w:val="0098544A"/>
    <w:rsid w:val="00987E8E"/>
    <w:rsid w:val="00993BD1"/>
    <w:rsid w:val="009944ED"/>
    <w:rsid w:val="009954EA"/>
    <w:rsid w:val="009971FF"/>
    <w:rsid w:val="009A5DFB"/>
    <w:rsid w:val="009B2DEC"/>
    <w:rsid w:val="009B371F"/>
    <w:rsid w:val="009B5C03"/>
    <w:rsid w:val="009B603A"/>
    <w:rsid w:val="009B61CF"/>
    <w:rsid w:val="009B7300"/>
    <w:rsid w:val="009B7C5E"/>
    <w:rsid w:val="009C11C5"/>
    <w:rsid w:val="009C1C60"/>
    <w:rsid w:val="009C2CDF"/>
    <w:rsid w:val="009C3628"/>
    <w:rsid w:val="009C73D4"/>
    <w:rsid w:val="009D00ED"/>
    <w:rsid w:val="009D0738"/>
    <w:rsid w:val="009D21AA"/>
    <w:rsid w:val="009D51FB"/>
    <w:rsid w:val="009D5C1D"/>
    <w:rsid w:val="009D72BF"/>
    <w:rsid w:val="009E022E"/>
    <w:rsid w:val="009E0B8C"/>
    <w:rsid w:val="009E0FDD"/>
    <w:rsid w:val="009E1D63"/>
    <w:rsid w:val="009E3026"/>
    <w:rsid w:val="009E3C3F"/>
    <w:rsid w:val="009E7D64"/>
    <w:rsid w:val="009F1BC3"/>
    <w:rsid w:val="009F2168"/>
    <w:rsid w:val="009F2A8D"/>
    <w:rsid w:val="009F75EF"/>
    <w:rsid w:val="009F79E5"/>
    <w:rsid w:val="00A0332A"/>
    <w:rsid w:val="00A03E26"/>
    <w:rsid w:val="00A04D52"/>
    <w:rsid w:val="00A06A90"/>
    <w:rsid w:val="00A076F7"/>
    <w:rsid w:val="00A126AC"/>
    <w:rsid w:val="00A14318"/>
    <w:rsid w:val="00A1515F"/>
    <w:rsid w:val="00A15636"/>
    <w:rsid w:val="00A15832"/>
    <w:rsid w:val="00A1739D"/>
    <w:rsid w:val="00A22C0A"/>
    <w:rsid w:val="00A2332B"/>
    <w:rsid w:val="00A23A5D"/>
    <w:rsid w:val="00A24542"/>
    <w:rsid w:val="00A253B4"/>
    <w:rsid w:val="00A25B3A"/>
    <w:rsid w:val="00A270A5"/>
    <w:rsid w:val="00A271B2"/>
    <w:rsid w:val="00A34E97"/>
    <w:rsid w:val="00A3720B"/>
    <w:rsid w:val="00A416D8"/>
    <w:rsid w:val="00A43FDF"/>
    <w:rsid w:val="00A45DEE"/>
    <w:rsid w:val="00A51E08"/>
    <w:rsid w:val="00A521B6"/>
    <w:rsid w:val="00A52644"/>
    <w:rsid w:val="00A53BBD"/>
    <w:rsid w:val="00A5526C"/>
    <w:rsid w:val="00A55B6D"/>
    <w:rsid w:val="00A57D58"/>
    <w:rsid w:val="00A667B8"/>
    <w:rsid w:val="00A673C5"/>
    <w:rsid w:val="00A717A6"/>
    <w:rsid w:val="00A73485"/>
    <w:rsid w:val="00A744F1"/>
    <w:rsid w:val="00A761C7"/>
    <w:rsid w:val="00A82BD8"/>
    <w:rsid w:val="00A84FEB"/>
    <w:rsid w:val="00A85E9F"/>
    <w:rsid w:val="00A86232"/>
    <w:rsid w:val="00A86391"/>
    <w:rsid w:val="00A901F8"/>
    <w:rsid w:val="00A9233F"/>
    <w:rsid w:val="00A9301E"/>
    <w:rsid w:val="00A93127"/>
    <w:rsid w:val="00AA05FC"/>
    <w:rsid w:val="00AA06EC"/>
    <w:rsid w:val="00AA1994"/>
    <w:rsid w:val="00AA1CF2"/>
    <w:rsid w:val="00AA1E48"/>
    <w:rsid w:val="00AA3F5F"/>
    <w:rsid w:val="00AA6473"/>
    <w:rsid w:val="00AB04A6"/>
    <w:rsid w:val="00AB161F"/>
    <w:rsid w:val="00AB570C"/>
    <w:rsid w:val="00AC0C9E"/>
    <w:rsid w:val="00AC1655"/>
    <w:rsid w:val="00AC2EDA"/>
    <w:rsid w:val="00AC32D4"/>
    <w:rsid w:val="00AC3420"/>
    <w:rsid w:val="00AC3C3D"/>
    <w:rsid w:val="00AC5818"/>
    <w:rsid w:val="00AC628C"/>
    <w:rsid w:val="00AC7706"/>
    <w:rsid w:val="00AD274F"/>
    <w:rsid w:val="00AD2B15"/>
    <w:rsid w:val="00AD64C0"/>
    <w:rsid w:val="00AD739F"/>
    <w:rsid w:val="00AE03D5"/>
    <w:rsid w:val="00AE3CD2"/>
    <w:rsid w:val="00AE51C1"/>
    <w:rsid w:val="00AE6575"/>
    <w:rsid w:val="00AF116B"/>
    <w:rsid w:val="00AF13F2"/>
    <w:rsid w:val="00AF4607"/>
    <w:rsid w:val="00AF4706"/>
    <w:rsid w:val="00AF6A02"/>
    <w:rsid w:val="00B005E4"/>
    <w:rsid w:val="00B00609"/>
    <w:rsid w:val="00B02D8B"/>
    <w:rsid w:val="00B04B0E"/>
    <w:rsid w:val="00B05432"/>
    <w:rsid w:val="00B063B9"/>
    <w:rsid w:val="00B07625"/>
    <w:rsid w:val="00B1262A"/>
    <w:rsid w:val="00B14AC6"/>
    <w:rsid w:val="00B15E8A"/>
    <w:rsid w:val="00B2462C"/>
    <w:rsid w:val="00B2592C"/>
    <w:rsid w:val="00B2628B"/>
    <w:rsid w:val="00B32E65"/>
    <w:rsid w:val="00B32F6C"/>
    <w:rsid w:val="00B34204"/>
    <w:rsid w:val="00B34EC8"/>
    <w:rsid w:val="00B35523"/>
    <w:rsid w:val="00B35A78"/>
    <w:rsid w:val="00B371BE"/>
    <w:rsid w:val="00B4019D"/>
    <w:rsid w:val="00B453E6"/>
    <w:rsid w:val="00B46662"/>
    <w:rsid w:val="00B4767E"/>
    <w:rsid w:val="00B501EE"/>
    <w:rsid w:val="00B5204C"/>
    <w:rsid w:val="00B5738F"/>
    <w:rsid w:val="00B60183"/>
    <w:rsid w:val="00B610F2"/>
    <w:rsid w:val="00B61C3C"/>
    <w:rsid w:val="00B62005"/>
    <w:rsid w:val="00B6267D"/>
    <w:rsid w:val="00B62D86"/>
    <w:rsid w:val="00B6598C"/>
    <w:rsid w:val="00B663C3"/>
    <w:rsid w:val="00B74531"/>
    <w:rsid w:val="00B7524E"/>
    <w:rsid w:val="00B80892"/>
    <w:rsid w:val="00B80AEF"/>
    <w:rsid w:val="00B8131F"/>
    <w:rsid w:val="00B819EC"/>
    <w:rsid w:val="00B85C70"/>
    <w:rsid w:val="00B87AEC"/>
    <w:rsid w:val="00B90CEC"/>
    <w:rsid w:val="00B918C9"/>
    <w:rsid w:val="00B92029"/>
    <w:rsid w:val="00B93CE7"/>
    <w:rsid w:val="00B9492F"/>
    <w:rsid w:val="00B953D9"/>
    <w:rsid w:val="00B956EA"/>
    <w:rsid w:val="00B96198"/>
    <w:rsid w:val="00B97035"/>
    <w:rsid w:val="00B975BF"/>
    <w:rsid w:val="00BA1080"/>
    <w:rsid w:val="00BA30DE"/>
    <w:rsid w:val="00BA31EF"/>
    <w:rsid w:val="00BA5067"/>
    <w:rsid w:val="00BB01DB"/>
    <w:rsid w:val="00BB04B0"/>
    <w:rsid w:val="00BB069F"/>
    <w:rsid w:val="00BB6AC5"/>
    <w:rsid w:val="00BC45FE"/>
    <w:rsid w:val="00BC5487"/>
    <w:rsid w:val="00BC5812"/>
    <w:rsid w:val="00BD12D9"/>
    <w:rsid w:val="00BD1B54"/>
    <w:rsid w:val="00BD2DD8"/>
    <w:rsid w:val="00BD4C39"/>
    <w:rsid w:val="00BD6765"/>
    <w:rsid w:val="00BD7DCC"/>
    <w:rsid w:val="00BE404F"/>
    <w:rsid w:val="00BF3CE9"/>
    <w:rsid w:val="00BF5D8C"/>
    <w:rsid w:val="00BF7B7D"/>
    <w:rsid w:val="00C0248A"/>
    <w:rsid w:val="00C03711"/>
    <w:rsid w:val="00C04C10"/>
    <w:rsid w:val="00C04E2A"/>
    <w:rsid w:val="00C056C4"/>
    <w:rsid w:val="00C06610"/>
    <w:rsid w:val="00C06892"/>
    <w:rsid w:val="00C07651"/>
    <w:rsid w:val="00C07F9D"/>
    <w:rsid w:val="00C112A6"/>
    <w:rsid w:val="00C12340"/>
    <w:rsid w:val="00C12936"/>
    <w:rsid w:val="00C139CE"/>
    <w:rsid w:val="00C21961"/>
    <w:rsid w:val="00C21E75"/>
    <w:rsid w:val="00C22CF3"/>
    <w:rsid w:val="00C235B6"/>
    <w:rsid w:val="00C24E72"/>
    <w:rsid w:val="00C258E5"/>
    <w:rsid w:val="00C25ECB"/>
    <w:rsid w:val="00C30397"/>
    <w:rsid w:val="00C30747"/>
    <w:rsid w:val="00C312DA"/>
    <w:rsid w:val="00C312E8"/>
    <w:rsid w:val="00C32AA0"/>
    <w:rsid w:val="00C33B3A"/>
    <w:rsid w:val="00C359B8"/>
    <w:rsid w:val="00C371D7"/>
    <w:rsid w:val="00C376CE"/>
    <w:rsid w:val="00C41D97"/>
    <w:rsid w:val="00C42B95"/>
    <w:rsid w:val="00C42C2E"/>
    <w:rsid w:val="00C4495F"/>
    <w:rsid w:val="00C51D44"/>
    <w:rsid w:val="00C52001"/>
    <w:rsid w:val="00C531D9"/>
    <w:rsid w:val="00C54D6A"/>
    <w:rsid w:val="00C54DB6"/>
    <w:rsid w:val="00C557FA"/>
    <w:rsid w:val="00C55DCE"/>
    <w:rsid w:val="00C57B91"/>
    <w:rsid w:val="00C57BD1"/>
    <w:rsid w:val="00C6172F"/>
    <w:rsid w:val="00C646CF"/>
    <w:rsid w:val="00C656B8"/>
    <w:rsid w:val="00C72D00"/>
    <w:rsid w:val="00C741E8"/>
    <w:rsid w:val="00C7567E"/>
    <w:rsid w:val="00C75966"/>
    <w:rsid w:val="00C77483"/>
    <w:rsid w:val="00C80BAC"/>
    <w:rsid w:val="00C84670"/>
    <w:rsid w:val="00C85B9A"/>
    <w:rsid w:val="00C86081"/>
    <w:rsid w:val="00C912E2"/>
    <w:rsid w:val="00C92CA5"/>
    <w:rsid w:val="00C93BB0"/>
    <w:rsid w:val="00C94894"/>
    <w:rsid w:val="00C96616"/>
    <w:rsid w:val="00C96B48"/>
    <w:rsid w:val="00CA398B"/>
    <w:rsid w:val="00CA4D00"/>
    <w:rsid w:val="00CA5E3A"/>
    <w:rsid w:val="00CB1DA4"/>
    <w:rsid w:val="00CB26AD"/>
    <w:rsid w:val="00CB3528"/>
    <w:rsid w:val="00CB64C2"/>
    <w:rsid w:val="00CB7ABE"/>
    <w:rsid w:val="00CC191C"/>
    <w:rsid w:val="00CC1B8D"/>
    <w:rsid w:val="00CC24A8"/>
    <w:rsid w:val="00CC41A7"/>
    <w:rsid w:val="00CC7EA0"/>
    <w:rsid w:val="00CD0944"/>
    <w:rsid w:val="00CD1C4F"/>
    <w:rsid w:val="00CD5B18"/>
    <w:rsid w:val="00CD61A1"/>
    <w:rsid w:val="00CD71B3"/>
    <w:rsid w:val="00CE2807"/>
    <w:rsid w:val="00CF1717"/>
    <w:rsid w:val="00CF3E90"/>
    <w:rsid w:val="00CF4005"/>
    <w:rsid w:val="00CF669F"/>
    <w:rsid w:val="00CF6960"/>
    <w:rsid w:val="00CF7E1F"/>
    <w:rsid w:val="00CF7F0A"/>
    <w:rsid w:val="00D0036E"/>
    <w:rsid w:val="00D01CEE"/>
    <w:rsid w:val="00D04D77"/>
    <w:rsid w:val="00D06652"/>
    <w:rsid w:val="00D07465"/>
    <w:rsid w:val="00D1176A"/>
    <w:rsid w:val="00D11D2A"/>
    <w:rsid w:val="00D13D0D"/>
    <w:rsid w:val="00D157F7"/>
    <w:rsid w:val="00D163D3"/>
    <w:rsid w:val="00D2313D"/>
    <w:rsid w:val="00D248B5"/>
    <w:rsid w:val="00D24A85"/>
    <w:rsid w:val="00D252CD"/>
    <w:rsid w:val="00D27894"/>
    <w:rsid w:val="00D32A58"/>
    <w:rsid w:val="00D33B5B"/>
    <w:rsid w:val="00D3558C"/>
    <w:rsid w:val="00D355FF"/>
    <w:rsid w:val="00D413C5"/>
    <w:rsid w:val="00D42AC2"/>
    <w:rsid w:val="00D43BC4"/>
    <w:rsid w:val="00D46540"/>
    <w:rsid w:val="00D476EC"/>
    <w:rsid w:val="00D51E2B"/>
    <w:rsid w:val="00D52B45"/>
    <w:rsid w:val="00D531EC"/>
    <w:rsid w:val="00D538BE"/>
    <w:rsid w:val="00D53FA9"/>
    <w:rsid w:val="00D545AD"/>
    <w:rsid w:val="00D557C1"/>
    <w:rsid w:val="00D61390"/>
    <w:rsid w:val="00D62F1C"/>
    <w:rsid w:val="00D65A1F"/>
    <w:rsid w:val="00D66B89"/>
    <w:rsid w:val="00D67876"/>
    <w:rsid w:val="00D73925"/>
    <w:rsid w:val="00D767F3"/>
    <w:rsid w:val="00D87F96"/>
    <w:rsid w:val="00D90489"/>
    <w:rsid w:val="00D910F5"/>
    <w:rsid w:val="00D91DDA"/>
    <w:rsid w:val="00D921E6"/>
    <w:rsid w:val="00D94615"/>
    <w:rsid w:val="00D96F55"/>
    <w:rsid w:val="00DA030D"/>
    <w:rsid w:val="00DA1081"/>
    <w:rsid w:val="00DA1FBD"/>
    <w:rsid w:val="00DA2C3A"/>
    <w:rsid w:val="00DA3E74"/>
    <w:rsid w:val="00DA5C85"/>
    <w:rsid w:val="00DA6E7A"/>
    <w:rsid w:val="00DB39B9"/>
    <w:rsid w:val="00DB5B8B"/>
    <w:rsid w:val="00DC0A79"/>
    <w:rsid w:val="00DC0CF6"/>
    <w:rsid w:val="00DC1DB1"/>
    <w:rsid w:val="00DC4BCD"/>
    <w:rsid w:val="00DC5017"/>
    <w:rsid w:val="00DD0899"/>
    <w:rsid w:val="00DD0A57"/>
    <w:rsid w:val="00DD25D8"/>
    <w:rsid w:val="00DD2731"/>
    <w:rsid w:val="00DD304D"/>
    <w:rsid w:val="00DD699C"/>
    <w:rsid w:val="00DD6B8D"/>
    <w:rsid w:val="00DD7053"/>
    <w:rsid w:val="00DE02D7"/>
    <w:rsid w:val="00DE215A"/>
    <w:rsid w:val="00DE3B77"/>
    <w:rsid w:val="00DE5417"/>
    <w:rsid w:val="00DE60CC"/>
    <w:rsid w:val="00DE763E"/>
    <w:rsid w:val="00DE7889"/>
    <w:rsid w:val="00DF042D"/>
    <w:rsid w:val="00DF0612"/>
    <w:rsid w:val="00DF2421"/>
    <w:rsid w:val="00DF4154"/>
    <w:rsid w:val="00DF43CA"/>
    <w:rsid w:val="00DF50AC"/>
    <w:rsid w:val="00DF5560"/>
    <w:rsid w:val="00E023E9"/>
    <w:rsid w:val="00E0252B"/>
    <w:rsid w:val="00E07271"/>
    <w:rsid w:val="00E078C7"/>
    <w:rsid w:val="00E12740"/>
    <w:rsid w:val="00E1379E"/>
    <w:rsid w:val="00E15EAF"/>
    <w:rsid w:val="00E16BD5"/>
    <w:rsid w:val="00E17AF2"/>
    <w:rsid w:val="00E225CF"/>
    <w:rsid w:val="00E232B4"/>
    <w:rsid w:val="00E236B8"/>
    <w:rsid w:val="00E2427D"/>
    <w:rsid w:val="00E246DD"/>
    <w:rsid w:val="00E260D3"/>
    <w:rsid w:val="00E26D39"/>
    <w:rsid w:val="00E270D1"/>
    <w:rsid w:val="00E30FFC"/>
    <w:rsid w:val="00E31420"/>
    <w:rsid w:val="00E36F56"/>
    <w:rsid w:val="00E40C7E"/>
    <w:rsid w:val="00E44739"/>
    <w:rsid w:val="00E4594C"/>
    <w:rsid w:val="00E4637B"/>
    <w:rsid w:val="00E46B09"/>
    <w:rsid w:val="00E51DE6"/>
    <w:rsid w:val="00E52306"/>
    <w:rsid w:val="00E52B51"/>
    <w:rsid w:val="00E52B79"/>
    <w:rsid w:val="00E5304B"/>
    <w:rsid w:val="00E539E4"/>
    <w:rsid w:val="00E577FE"/>
    <w:rsid w:val="00E57E62"/>
    <w:rsid w:val="00E6064E"/>
    <w:rsid w:val="00E624FF"/>
    <w:rsid w:val="00E65405"/>
    <w:rsid w:val="00E6636E"/>
    <w:rsid w:val="00E70922"/>
    <w:rsid w:val="00E738FA"/>
    <w:rsid w:val="00E77862"/>
    <w:rsid w:val="00E803D2"/>
    <w:rsid w:val="00E8063B"/>
    <w:rsid w:val="00E81EF0"/>
    <w:rsid w:val="00E829E3"/>
    <w:rsid w:val="00E85CF3"/>
    <w:rsid w:val="00E941F5"/>
    <w:rsid w:val="00E96318"/>
    <w:rsid w:val="00EA0E6C"/>
    <w:rsid w:val="00EA1B49"/>
    <w:rsid w:val="00EA36F7"/>
    <w:rsid w:val="00EA3EB1"/>
    <w:rsid w:val="00EB1379"/>
    <w:rsid w:val="00EB3190"/>
    <w:rsid w:val="00EB3913"/>
    <w:rsid w:val="00EB5958"/>
    <w:rsid w:val="00EB5F95"/>
    <w:rsid w:val="00EB6379"/>
    <w:rsid w:val="00EC01E6"/>
    <w:rsid w:val="00ED1C84"/>
    <w:rsid w:val="00ED1D9C"/>
    <w:rsid w:val="00ED2535"/>
    <w:rsid w:val="00ED2EB0"/>
    <w:rsid w:val="00ED321D"/>
    <w:rsid w:val="00ED33DE"/>
    <w:rsid w:val="00ED41EB"/>
    <w:rsid w:val="00ED753B"/>
    <w:rsid w:val="00EE05E6"/>
    <w:rsid w:val="00EE0804"/>
    <w:rsid w:val="00EE5531"/>
    <w:rsid w:val="00EE59C1"/>
    <w:rsid w:val="00EE765D"/>
    <w:rsid w:val="00EF077F"/>
    <w:rsid w:val="00EF0A71"/>
    <w:rsid w:val="00EF42BB"/>
    <w:rsid w:val="00EF5922"/>
    <w:rsid w:val="00EF6040"/>
    <w:rsid w:val="00EF6079"/>
    <w:rsid w:val="00EF7073"/>
    <w:rsid w:val="00F0293C"/>
    <w:rsid w:val="00F054B2"/>
    <w:rsid w:val="00F11134"/>
    <w:rsid w:val="00F1161E"/>
    <w:rsid w:val="00F1356E"/>
    <w:rsid w:val="00F142EF"/>
    <w:rsid w:val="00F169F9"/>
    <w:rsid w:val="00F17948"/>
    <w:rsid w:val="00F203C8"/>
    <w:rsid w:val="00F20AAE"/>
    <w:rsid w:val="00F233B4"/>
    <w:rsid w:val="00F234E8"/>
    <w:rsid w:val="00F267F7"/>
    <w:rsid w:val="00F278DE"/>
    <w:rsid w:val="00F31D63"/>
    <w:rsid w:val="00F322C3"/>
    <w:rsid w:val="00F329E4"/>
    <w:rsid w:val="00F32A85"/>
    <w:rsid w:val="00F34AFA"/>
    <w:rsid w:val="00F413C1"/>
    <w:rsid w:val="00F42F33"/>
    <w:rsid w:val="00F466C4"/>
    <w:rsid w:val="00F4675F"/>
    <w:rsid w:val="00F467A2"/>
    <w:rsid w:val="00F50661"/>
    <w:rsid w:val="00F50800"/>
    <w:rsid w:val="00F5262B"/>
    <w:rsid w:val="00F52FFD"/>
    <w:rsid w:val="00F5381A"/>
    <w:rsid w:val="00F53F8A"/>
    <w:rsid w:val="00F6543C"/>
    <w:rsid w:val="00F65B25"/>
    <w:rsid w:val="00F70731"/>
    <w:rsid w:val="00F7492E"/>
    <w:rsid w:val="00F74FCB"/>
    <w:rsid w:val="00F767FB"/>
    <w:rsid w:val="00F76D4B"/>
    <w:rsid w:val="00F77706"/>
    <w:rsid w:val="00F77BD9"/>
    <w:rsid w:val="00F81DAD"/>
    <w:rsid w:val="00F84327"/>
    <w:rsid w:val="00F924E7"/>
    <w:rsid w:val="00F946D9"/>
    <w:rsid w:val="00F9675E"/>
    <w:rsid w:val="00FA459A"/>
    <w:rsid w:val="00FA4DD9"/>
    <w:rsid w:val="00FA6B92"/>
    <w:rsid w:val="00FA76A8"/>
    <w:rsid w:val="00FB1658"/>
    <w:rsid w:val="00FB2F8B"/>
    <w:rsid w:val="00FB4309"/>
    <w:rsid w:val="00FB4C62"/>
    <w:rsid w:val="00FB5C3A"/>
    <w:rsid w:val="00FB5E12"/>
    <w:rsid w:val="00FC014C"/>
    <w:rsid w:val="00FC2172"/>
    <w:rsid w:val="00FC3732"/>
    <w:rsid w:val="00FC56B0"/>
    <w:rsid w:val="00FD062E"/>
    <w:rsid w:val="00FD0DAF"/>
    <w:rsid w:val="00FD1E10"/>
    <w:rsid w:val="00FD1ED6"/>
    <w:rsid w:val="00FD231B"/>
    <w:rsid w:val="00FD5250"/>
    <w:rsid w:val="00FD5792"/>
    <w:rsid w:val="00FD62E0"/>
    <w:rsid w:val="00FD6EF3"/>
    <w:rsid w:val="00FE1D3D"/>
    <w:rsid w:val="00FE2153"/>
    <w:rsid w:val="00FE2282"/>
    <w:rsid w:val="00FE2793"/>
    <w:rsid w:val="00FE290B"/>
    <w:rsid w:val="00FE4D4B"/>
    <w:rsid w:val="00FE7062"/>
    <w:rsid w:val="00FE778D"/>
    <w:rsid w:val="00FE78D2"/>
    <w:rsid w:val="00FF07BF"/>
    <w:rsid w:val="00FF0DA6"/>
    <w:rsid w:val="00FF0E51"/>
    <w:rsid w:val="00FF2B05"/>
    <w:rsid w:val="00FF3D4F"/>
    <w:rsid w:val="00FF57A0"/>
    <w:rsid w:val="00FF5F58"/>
    <w:rsid w:val="00FF6635"/>
    <w:rsid w:val="00FF7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885"/>
    <w:rPr>
      <w:sz w:val="20"/>
      <w:szCs w:val="20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4885"/>
    <w:pPr>
      <w:widowControl w:val="0"/>
      <w:tabs>
        <w:tab w:val="num" w:pos="576"/>
      </w:tabs>
      <w:spacing w:before="240" w:after="60"/>
      <w:ind w:left="576" w:hanging="576"/>
      <w:jc w:val="center"/>
      <w:outlineLvl w:val="1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E747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B4B44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B4B44"/>
    <w:rPr>
      <w:rFonts w:ascii="Calibri" w:hAnsi="Calibri" w:cs="Times New Roman"/>
      <w:b/>
      <w:bCs/>
      <w:sz w:val="28"/>
      <w:szCs w:val="28"/>
      <w:lang w:eastAsia="ar-SA" w:bidi="ar-SA"/>
    </w:rPr>
  </w:style>
  <w:style w:type="paragraph" w:styleId="Footer">
    <w:name w:val="footer"/>
    <w:basedOn w:val="Normal"/>
    <w:link w:val="FooterChar"/>
    <w:uiPriority w:val="99"/>
    <w:rsid w:val="0061488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14885"/>
    <w:rPr>
      <w:rFonts w:cs="Times New Roman"/>
      <w:lang w:val="ru-RU" w:eastAsia="ar-SA" w:bidi="ar-SA"/>
    </w:rPr>
  </w:style>
  <w:style w:type="paragraph" w:customStyle="1" w:styleId="a">
    <w:name w:val="Нормальный.Обычный"/>
    <w:uiPriority w:val="99"/>
    <w:rsid w:val="00614885"/>
    <w:pPr>
      <w:widowControl w:val="0"/>
    </w:pPr>
    <w:rPr>
      <w:sz w:val="20"/>
      <w:szCs w:val="20"/>
    </w:rPr>
  </w:style>
  <w:style w:type="character" w:styleId="PageNumber">
    <w:name w:val="page number"/>
    <w:basedOn w:val="DefaultParagraphFont"/>
    <w:uiPriority w:val="99"/>
    <w:rsid w:val="00614885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4E7476"/>
    <w:pPr>
      <w:jc w:val="both"/>
    </w:pPr>
    <w:rPr>
      <w:sz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B4B44"/>
    <w:rPr>
      <w:rFonts w:cs="Times New Roman"/>
      <w:sz w:val="20"/>
      <w:szCs w:val="20"/>
      <w:lang w:eastAsia="ar-SA"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C371D7"/>
    <w:pPr>
      <w:spacing w:after="120"/>
      <w:ind w:left="283"/>
    </w:pPr>
    <w:rPr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371D7"/>
    <w:rPr>
      <w:rFonts w:eastAsia="Times New Roman" w:cs="Times New Roman"/>
      <w:lang w:val="ru-RU" w:eastAsia="ru-RU"/>
    </w:rPr>
  </w:style>
  <w:style w:type="paragraph" w:customStyle="1" w:styleId="Normal1">
    <w:name w:val="Normal1"/>
    <w:uiPriority w:val="99"/>
    <w:rsid w:val="007776ED"/>
    <w:pPr>
      <w:widowControl w:val="0"/>
      <w:suppressAutoHyphens/>
    </w:pPr>
    <w:rPr>
      <w:rFonts w:ascii="MS Sans Serif" w:hAnsi="MS Sans Serif"/>
      <w:sz w:val="20"/>
      <w:szCs w:val="20"/>
      <w:lang w:eastAsia="ar-SA"/>
    </w:rPr>
  </w:style>
  <w:style w:type="table" w:styleId="TableGrid">
    <w:name w:val="Table Grid"/>
    <w:basedOn w:val="TableNormal"/>
    <w:uiPriority w:val="99"/>
    <w:rsid w:val="001E2D3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602B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B4B44"/>
    <w:rPr>
      <w:rFonts w:cs="Times New Roman"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2</Pages>
  <Words>474</Words>
  <Characters>2706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Пользователь</dc:creator>
  <cp:keywords/>
  <dc:description/>
  <cp:lastModifiedBy>Пользователь</cp:lastModifiedBy>
  <cp:revision>17</cp:revision>
  <dcterms:created xsi:type="dcterms:W3CDTF">2016-03-27T21:35:00Z</dcterms:created>
  <dcterms:modified xsi:type="dcterms:W3CDTF">2025-04-03T06:36:00Z</dcterms:modified>
</cp:coreProperties>
</file>